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47" w:rsidRDefault="00A67A47" w:rsidP="000666D7">
      <w:pPr>
        <w:pStyle w:val="4"/>
        <w:outlineLvl w:val="3"/>
        <w:rPr>
          <w:sz w:val="25"/>
          <w:szCs w:val="25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9B0E4A" w:rsidRDefault="00467F82" w:rsidP="000666D7">
      <w:pPr>
        <w:rPr>
          <w:sz w:val="32"/>
          <w:szCs w:val="32"/>
          <w:lang w:val="ru-RU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886F5D" w:rsidRPr="00886F5D">
        <w:rPr>
          <w:sz w:val="32"/>
          <w:szCs w:val="32"/>
          <w:lang w:val="ru-RU"/>
        </w:rPr>
        <w:t>2024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Харківська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6. Харківський район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14. Харківська </w:t>
      </w:r>
      <w:proofErr w:type="spellStart"/>
      <w:r w:rsidRPr="00D85135">
        <w:rPr>
          <w:lang w:val="uk-UA"/>
        </w:rPr>
        <w:t>мтг</w:t>
      </w:r>
      <w:proofErr w:type="spellEnd"/>
      <w:r w:rsidRPr="00D85135">
        <w:rPr>
          <w:lang w:val="uk-UA"/>
        </w:rPr>
        <w:t xml:space="preserve"> (</w:t>
      </w:r>
      <w:proofErr w:type="spellStart"/>
      <w:r w:rsidRPr="00D85135">
        <w:rPr>
          <w:lang w:val="uk-UA"/>
        </w:rPr>
        <w:t>м.Харків</w:t>
      </w:r>
      <w:proofErr w:type="spellEnd"/>
      <w:r w:rsidRPr="00D85135">
        <w:rPr>
          <w:lang w:val="uk-UA"/>
        </w:rPr>
        <w:t xml:space="preserve">)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0 Форма у цілому (0)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0"/>
        <w:gridCol w:w="1583"/>
        <w:gridCol w:w="198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 xml:space="preserve">за погодженням із </w:t>
            </w:r>
            <w:proofErr w:type="spellStart"/>
            <w:r w:rsidRPr="000666D7">
              <w:rPr>
                <w:sz w:val="22"/>
                <w:szCs w:val="22"/>
                <w:lang w:val="uk-UA"/>
              </w:rPr>
              <w:t>Держстатом</w:t>
            </w:r>
            <w:proofErr w:type="spellEnd"/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2E019D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Згідно з наказом структурного підрозділу з питань охорони </w:t>
            </w:r>
            <w:proofErr w:type="spellStart"/>
            <w:r w:rsidRPr="000666D7">
              <w:rPr>
                <w:lang w:val="uk-UA"/>
              </w:rPr>
              <w:t>здоров</w:t>
            </w:r>
            <w:proofErr w:type="spellEnd"/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6F349D" w:rsidRDefault="00B24EA7" w:rsidP="000666D7">
            <w:pPr>
              <w:rPr>
                <w:sz w:val="24"/>
                <w:szCs w:val="24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9B0E4A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6F349D" w:rsidRPr="006F349D">
              <w:rPr>
                <w:sz w:val="24"/>
                <w:szCs w:val="24"/>
                <w:u w:val="single"/>
                <w:lang w:val="uk-UA"/>
              </w:rPr>
              <w:t xml:space="preserve">Департамент охорони </w:t>
            </w:r>
            <w:proofErr w:type="spellStart"/>
            <w:r w:rsidR="006F349D" w:rsidRPr="006F349D">
              <w:rPr>
                <w:sz w:val="24"/>
                <w:szCs w:val="24"/>
                <w:u w:val="single"/>
                <w:lang w:val="uk-UA"/>
              </w:rPr>
              <w:t>здоров</w:t>
            </w:r>
            <w:proofErr w:type="spellEnd"/>
            <w:r w:rsidR="006F349D" w:rsidRPr="006F349D">
              <w:rPr>
                <w:sz w:val="24"/>
                <w:szCs w:val="24"/>
                <w:u w:val="single"/>
                <w:lang w:val="ru-RU"/>
              </w:rPr>
              <w:t>’</w:t>
            </w:r>
            <w:r w:rsidR="00107A81" w:rsidRPr="006F349D">
              <w:rPr>
                <w:sz w:val="24"/>
                <w:szCs w:val="24"/>
                <w:u w:val="single"/>
                <w:lang w:val="uk-UA"/>
              </w:rPr>
              <w:t>я Харківської міської ради</w:t>
            </w:r>
            <w:r w:rsidR="00107A81" w:rsidRPr="006F349D">
              <w:rPr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584EE1" w:rsidRPr="000666D7" w:rsidRDefault="00584EE1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107A81" w:rsidRDefault="00584EE1" w:rsidP="000666D7">
            <w:pPr>
              <w:rPr>
                <w:sz w:val="21"/>
                <w:lang w:val="ru-RU"/>
              </w:rPr>
            </w:pPr>
          </w:p>
          <w:p w:rsidR="00B24EA7" w:rsidRPr="009B0E4A" w:rsidRDefault="00B24EA7" w:rsidP="000666D7">
            <w:pPr>
              <w:rPr>
                <w:sz w:val="21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9B0E4A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107A81" w:rsidRPr="00107A81">
              <w:rPr>
                <w:sz w:val="21"/>
                <w:szCs w:val="21"/>
                <w:u w:val="single"/>
                <w:lang w:val="uk-UA"/>
              </w:rPr>
              <w:t xml:space="preserve">м. Харків, вул. </w:t>
            </w:r>
            <w:r w:rsidR="00107A81" w:rsidRPr="006F349D">
              <w:rPr>
                <w:sz w:val="24"/>
                <w:szCs w:val="24"/>
                <w:u w:val="single"/>
                <w:lang w:val="uk-UA"/>
              </w:rPr>
              <w:t>Сумська</w:t>
            </w:r>
            <w:r w:rsidR="00107A81" w:rsidRPr="00107A81">
              <w:rPr>
                <w:sz w:val="21"/>
                <w:szCs w:val="21"/>
                <w:u w:val="single"/>
                <w:lang w:val="uk-UA"/>
              </w:rPr>
              <w:t>, 64</w:t>
            </w:r>
            <w:r w:rsidR="00107A81" w:rsidRPr="009B0E4A">
              <w:rPr>
                <w:sz w:val="21"/>
                <w:szCs w:val="21"/>
                <w:u w:val="single"/>
                <w:lang w:val="ru-RU"/>
              </w:rPr>
              <w:t xml:space="preserve"> 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9B0E4A" w:rsidRDefault="00B24EA7" w:rsidP="000666D7">
            <w:pPr>
              <w:rPr>
                <w:sz w:val="21"/>
                <w:szCs w:val="21"/>
                <w:lang w:val="ru-RU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7"/>
          <w:headerReference w:type="default" r:id="rId8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proofErr w:type="spellStart"/>
      <w:r w:rsidRPr="000666D7">
        <w:rPr>
          <w:b/>
          <w:sz w:val="24"/>
          <w:szCs w:val="24"/>
          <w:lang w:val="ru-RU"/>
        </w:rPr>
        <w:t>Розподіл</w:t>
      </w:r>
      <w:proofErr w:type="spellEnd"/>
      <w:r w:rsidRPr="000666D7">
        <w:rPr>
          <w:b/>
          <w:sz w:val="24"/>
          <w:szCs w:val="24"/>
          <w:lang w:val="ru-RU"/>
        </w:rPr>
        <w:t xml:space="preserve"> </w:t>
      </w:r>
      <w:proofErr w:type="spellStart"/>
      <w:r w:rsidRPr="000666D7">
        <w:rPr>
          <w:b/>
          <w:sz w:val="24"/>
          <w:szCs w:val="24"/>
          <w:lang w:val="ru-RU"/>
        </w:rPr>
        <w:t>дітей</w:t>
      </w:r>
      <w:proofErr w:type="spellEnd"/>
      <w:r w:rsidRPr="000666D7">
        <w:rPr>
          <w:b/>
          <w:sz w:val="24"/>
          <w:szCs w:val="24"/>
          <w:lang w:val="ru-RU"/>
        </w:rPr>
        <w:t xml:space="preserve"> з </w:t>
      </w:r>
      <w:proofErr w:type="spellStart"/>
      <w:r w:rsidRPr="000666D7">
        <w:rPr>
          <w:b/>
          <w:sz w:val="24"/>
          <w:szCs w:val="24"/>
          <w:lang w:val="ru-RU"/>
        </w:rPr>
        <w:t>інвалідністю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за причинами </w:t>
      </w:r>
      <w:proofErr w:type="spellStart"/>
      <w:r w:rsidR="00043845" w:rsidRPr="000666D7">
        <w:rPr>
          <w:b/>
          <w:sz w:val="24"/>
          <w:szCs w:val="24"/>
          <w:lang w:val="ru-RU"/>
        </w:rPr>
        <w:t>інвалідності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, </w:t>
      </w:r>
      <w:proofErr w:type="spellStart"/>
      <w:r w:rsidR="00043845" w:rsidRPr="000666D7">
        <w:rPr>
          <w:b/>
          <w:sz w:val="24"/>
          <w:szCs w:val="24"/>
          <w:lang w:val="ru-RU"/>
        </w:rPr>
        <w:t>віком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та </w:t>
      </w:r>
      <w:proofErr w:type="spellStart"/>
      <w:r w:rsidR="00043845" w:rsidRPr="000666D7">
        <w:rPr>
          <w:b/>
          <w:sz w:val="24"/>
          <w:szCs w:val="24"/>
          <w:lang w:val="ru-RU"/>
        </w:rPr>
        <w:t>статтю</w:t>
      </w:r>
      <w:proofErr w:type="spellEnd"/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proofErr w:type="spellStart"/>
      <w:r w:rsidRPr="000666D7">
        <w:rPr>
          <w:b/>
          <w:sz w:val="22"/>
          <w:szCs w:val="22"/>
        </w:rPr>
        <w:t>Таблиця</w:t>
      </w:r>
      <w:proofErr w:type="spellEnd"/>
      <w:r w:rsidRPr="000666D7">
        <w:rPr>
          <w:b/>
          <w:sz w:val="22"/>
          <w:szCs w:val="22"/>
        </w:rPr>
        <w:t xml:space="preserve">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2E019D"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2E019D"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лімфоїдної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-350520</wp:posOffset>
                      </wp:positionH>
                      <wp:positionV relativeFrom="paragraph">
                        <wp:posOffset>31115</wp:posOffset>
                      </wp:positionV>
                      <wp:extent cx="185420" cy="914400"/>
                      <wp:effectExtent l="0" t="635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27.6pt;margin-top:2.45pt;width:14.6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862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471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гіпопітуїтаризм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гіпофізарний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фенілкетонурія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глікозаміногліканів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мукополісахаридози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муковісцидоз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534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790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2E019D"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2E019D"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спинальна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043845" w:rsidRPr="000666D7"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</w:tr>
      <w:tr w:rsidR="00043845" w:rsidRPr="000666D7"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546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целіакія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249555</wp:posOffset>
                      </wp:positionV>
                      <wp:extent cx="185420" cy="914400"/>
                      <wp:effectExtent l="2540" t="0" r="2540" b="3175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7" style="position:absolute;margin-left:-25.6pt;margin-top:19.65pt;width:14.6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1116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250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136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29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аміотрофія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Тернера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5111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123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680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2977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1331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587</w:t>
            </w:r>
          </w:p>
        </w:tc>
      </w:tr>
      <w:tr w:rsidR="00043845" w:rsidRPr="000666D7"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3069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411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1758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830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398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дівчаток</w:t>
            </w:r>
            <w:proofErr w:type="spellEnd"/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2042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269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1219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501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189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5"/>
        <w:gridCol w:w="1209"/>
        <w:gridCol w:w="1801"/>
        <w:gridCol w:w="2179"/>
        <w:gridCol w:w="3081"/>
      </w:tblGrid>
      <w:tr w:rsidR="00043845" w:rsidRPr="000666D7"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5111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4934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9B0E4A">
              <w:rPr>
                <w:lang w:val="uk-UA"/>
              </w:rPr>
              <w:t>2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9B0E4A">
              <w:rPr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4"/>
        <w:gridCol w:w="866"/>
        <w:gridCol w:w="2735"/>
        <w:gridCol w:w="3510"/>
      </w:tblGrid>
      <w:tr w:rsidR="00043845" w:rsidRPr="002E019D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proofErr w:type="spellStart"/>
            <w:r w:rsidRPr="000666D7">
              <w:rPr>
                <w:lang w:val="uk-UA"/>
              </w:rPr>
              <w:t>Лікувіально</w:t>
            </w:r>
            <w:proofErr w:type="spellEnd"/>
            <w:r w:rsidRPr="000666D7">
              <w:rPr>
                <w:lang w:val="uk-UA"/>
              </w:rPr>
              <w:t>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4515</w:t>
            </w:r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911C0B" w:rsidP="000666D7">
            <w:pPr>
              <w:rPr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-515620</wp:posOffset>
                      </wp:positionH>
                      <wp:positionV relativeFrom="paragraph">
                        <wp:posOffset>-6985</wp:posOffset>
                      </wp:positionV>
                      <wp:extent cx="185420" cy="914400"/>
                      <wp:effectExtent l="3810" t="4445" r="1270" b="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40.6pt;margin-top:-.55pt;width:14.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596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C63D17" w:rsidRPr="00D85135">
        <w:rPr>
          <w:sz w:val="24"/>
          <w:szCs w:val="24"/>
          <w:lang w:val="uk-UA"/>
        </w:rPr>
        <w:t>23.12.2024р.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bookmarkStart w:id="0" w:name="_GoBack"/>
      <w:bookmarkEnd w:id="0"/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6F349D" w:rsidRDefault="00911C0B" w:rsidP="000666D7">
      <w:pPr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-356870</wp:posOffset>
                </wp:positionV>
                <wp:extent cx="1715135" cy="0"/>
                <wp:effectExtent l="5080" t="12700" r="13335" b="635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28.1pt" to="171.05pt,-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qX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"/>
            </w:pict>
          </mc:Fallback>
        </mc:AlternateConten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043845" w:rsidRPr="006F349D" w:rsidRDefault="00043845" w:rsidP="000666D7">
      <w:pPr>
        <w:rPr>
          <w:sz w:val="24"/>
          <w:szCs w:val="24"/>
          <w:u w:val="single"/>
          <w:lang w:val="ru-RU"/>
        </w:rPr>
      </w:pPr>
      <w:r w:rsidRPr="000666D7">
        <w:rPr>
          <w:sz w:val="24"/>
          <w:szCs w:val="24"/>
          <w:lang w:val="uk-UA"/>
        </w:rPr>
        <w:t>Виконавець</w:t>
      </w:r>
      <w:r w:rsidR="00C63D17" w:rsidRPr="000666D7">
        <w:rPr>
          <w:b/>
          <w:sz w:val="24"/>
          <w:szCs w:val="24"/>
          <w:lang w:val="uk-UA"/>
        </w:rPr>
        <w:tab/>
      </w:r>
      <w:r w:rsidR="001A2194">
        <w:rPr>
          <w:b/>
          <w:sz w:val="24"/>
          <w:szCs w:val="24"/>
          <w:u w:val="single"/>
          <w:lang w:val="uk-UA"/>
        </w:rPr>
        <w:t xml:space="preserve">    </w:t>
      </w:r>
      <w:r w:rsidR="00C63D17" w:rsidRPr="008238BE">
        <w:rPr>
          <w:sz w:val="24"/>
          <w:szCs w:val="24"/>
          <w:u w:val="single"/>
          <w:lang w:val="uk-UA"/>
        </w:rPr>
        <w:t>Олена ПШЕНЯНИК</w:t>
      </w:r>
      <w:r w:rsidR="00C63D17" w:rsidRPr="008238BE">
        <w:rPr>
          <w:sz w:val="24"/>
          <w:szCs w:val="24"/>
          <w:lang w:val="ru-RU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1A2194" w:rsidRPr="002E019D">
        <w:rPr>
          <w:b/>
          <w:sz w:val="24"/>
          <w:szCs w:val="24"/>
          <w:lang w:val="uk-UA"/>
        </w:rPr>
        <w:t xml:space="preserve">                 </w:t>
      </w:r>
      <w:r w:rsidR="002E019D" w:rsidRPr="002E019D">
        <w:rPr>
          <w:b/>
          <w:sz w:val="24"/>
          <w:szCs w:val="24"/>
          <w:lang w:val="uk-UA"/>
        </w:rPr>
        <w:t xml:space="preserve">            </w:t>
      </w:r>
      <w:r w:rsidR="001A2194" w:rsidRPr="002E019D">
        <w:rPr>
          <w:b/>
          <w:sz w:val="24"/>
          <w:szCs w:val="24"/>
          <w:lang w:val="uk-UA"/>
        </w:rPr>
        <w:t xml:space="preserve"> </w:t>
      </w:r>
      <w:r w:rsidR="002E019D" w:rsidRPr="002E019D">
        <w:rPr>
          <w:b/>
          <w:sz w:val="24"/>
          <w:szCs w:val="24"/>
          <w:u w:val="single"/>
          <w:lang w:val="uk-UA"/>
        </w:rPr>
        <w:t xml:space="preserve">       </w:t>
      </w:r>
      <w:r w:rsidR="008238BE" w:rsidRPr="002E019D">
        <w:rPr>
          <w:b/>
          <w:sz w:val="24"/>
          <w:szCs w:val="24"/>
          <w:u w:val="single"/>
          <w:lang w:val="uk-UA"/>
        </w:rPr>
        <w:t>Віктор ЯРМОЛЮК</w:t>
      </w:r>
    </w:p>
    <w:p w:rsidR="00043845" w:rsidRPr="00960F9E" w:rsidRDefault="00043845" w:rsidP="000666D7">
      <w:pPr>
        <w:rPr>
          <w:sz w:val="16"/>
          <w:szCs w:val="16"/>
          <w:lang w:val="uk-UA"/>
        </w:rPr>
      </w:pPr>
      <w:r w:rsidRPr="000666D7">
        <w:rPr>
          <w:sz w:val="24"/>
          <w:szCs w:val="24"/>
          <w:lang w:val="uk-UA"/>
        </w:rPr>
        <w:tab/>
      </w:r>
      <w:r w:rsidRPr="000666D7">
        <w:rPr>
          <w:sz w:val="24"/>
          <w:szCs w:val="24"/>
          <w:lang w:val="uk-UA"/>
        </w:rPr>
        <w:tab/>
      </w:r>
      <w:r w:rsidRPr="000666D7">
        <w:rPr>
          <w:sz w:val="16"/>
          <w:szCs w:val="16"/>
          <w:lang w:val="uk-UA"/>
        </w:rPr>
        <w:t xml:space="preserve">(прізвище, </w:t>
      </w:r>
      <w:proofErr w:type="spellStart"/>
      <w:r w:rsidRPr="000666D7">
        <w:rPr>
          <w:sz w:val="16"/>
          <w:szCs w:val="16"/>
          <w:lang w:val="uk-UA"/>
        </w:rPr>
        <w:t>ім</w:t>
      </w:r>
      <w:proofErr w:type="spellEnd"/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батькові, номер телефону)</w:t>
      </w:r>
      <w:r w:rsidR="00C63D17" w:rsidRPr="00C63D17">
        <w:rPr>
          <w:b/>
          <w:sz w:val="24"/>
          <w:szCs w:val="24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2E019D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Pr="000666D7">
        <w:rPr>
          <w:sz w:val="16"/>
          <w:szCs w:val="16"/>
          <w:lang w:val="uk-UA"/>
        </w:rPr>
        <w:t xml:space="preserve">(прізвище, </w:t>
      </w:r>
      <w:proofErr w:type="spellStart"/>
      <w:r w:rsidRPr="000666D7">
        <w:rPr>
          <w:sz w:val="16"/>
          <w:szCs w:val="16"/>
          <w:lang w:val="uk-UA"/>
        </w:rPr>
        <w:t>ім</w:t>
      </w:r>
      <w:proofErr w:type="spellEnd"/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батькові)</w:t>
      </w:r>
    </w:p>
    <w:sectPr w:rsidR="00043845" w:rsidRPr="00960F9E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330" w:rsidRDefault="00C21330">
      <w:r>
        <w:separator/>
      </w:r>
    </w:p>
  </w:endnote>
  <w:endnote w:type="continuationSeparator" w:id="0">
    <w:p w:rsidR="00C21330" w:rsidRDefault="00C2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330" w:rsidRDefault="00C21330">
      <w:r>
        <w:separator/>
      </w:r>
    </w:p>
  </w:footnote>
  <w:footnote w:type="continuationSeparator" w:id="0">
    <w:p w:rsidR="00C21330" w:rsidRDefault="00C21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E019D">
      <w:rPr>
        <w:rStyle w:val="a6"/>
        <w:noProof/>
      </w:rPr>
      <w:t>4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BF"/>
    <w:rsid w:val="0000694B"/>
    <w:rsid w:val="00014D01"/>
    <w:rsid w:val="00027CED"/>
    <w:rsid w:val="00033516"/>
    <w:rsid w:val="00033F16"/>
    <w:rsid w:val="00043845"/>
    <w:rsid w:val="000666D7"/>
    <w:rsid w:val="000A010F"/>
    <w:rsid w:val="000C2277"/>
    <w:rsid w:val="00107A81"/>
    <w:rsid w:val="00125B03"/>
    <w:rsid w:val="0013755F"/>
    <w:rsid w:val="0016437A"/>
    <w:rsid w:val="001842E9"/>
    <w:rsid w:val="00185C15"/>
    <w:rsid w:val="0018778B"/>
    <w:rsid w:val="001A2194"/>
    <w:rsid w:val="001B0AEC"/>
    <w:rsid w:val="00236B79"/>
    <w:rsid w:val="00246CAE"/>
    <w:rsid w:val="00255A25"/>
    <w:rsid w:val="002718F8"/>
    <w:rsid w:val="002A0FD7"/>
    <w:rsid w:val="002E019D"/>
    <w:rsid w:val="002E3379"/>
    <w:rsid w:val="003156DB"/>
    <w:rsid w:val="00317E45"/>
    <w:rsid w:val="00323BF2"/>
    <w:rsid w:val="00352367"/>
    <w:rsid w:val="003540FA"/>
    <w:rsid w:val="003A29E0"/>
    <w:rsid w:val="003A6F02"/>
    <w:rsid w:val="003D25E3"/>
    <w:rsid w:val="003E655B"/>
    <w:rsid w:val="00403BB0"/>
    <w:rsid w:val="0046010F"/>
    <w:rsid w:val="00467F82"/>
    <w:rsid w:val="00470F9A"/>
    <w:rsid w:val="004A6830"/>
    <w:rsid w:val="004B5881"/>
    <w:rsid w:val="004B5C5F"/>
    <w:rsid w:val="0050237A"/>
    <w:rsid w:val="00514C85"/>
    <w:rsid w:val="00522069"/>
    <w:rsid w:val="005243CE"/>
    <w:rsid w:val="00525DCB"/>
    <w:rsid w:val="00530E8D"/>
    <w:rsid w:val="00532EA6"/>
    <w:rsid w:val="00535199"/>
    <w:rsid w:val="005467DB"/>
    <w:rsid w:val="00553D3F"/>
    <w:rsid w:val="00584EE1"/>
    <w:rsid w:val="005860E3"/>
    <w:rsid w:val="005B3C9C"/>
    <w:rsid w:val="005B7B23"/>
    <w:rsid w:val="005C1B52"/>
    <w:rsid w:val="005D10B9"/>
    <w:rsid w:val="005F701E"/>
    <w:rsid w:val="005F73BF"/>
    <w:rsid w:val="00626A36"/>
    <w:rsid w:val="00630143"/>
    <w:rsid w:val="00657C1D"/>
    <w:rsid w:val="00664E60"/>
    <w:rsid w:val="00673D43"/>
    <w:rsid w:val="00676715"/>
    <w:rsid w:val="00690C2E"/>
    <w:rsid w:val="006A4347"/>
    <w:rsid w:val="006D2B0C"/>
    <w:rsid w:val="006F349D"/>
    <w:rsid w:val="0070784E"/>
    <w:rsid w:val="007115F0"/>
    <w:rsid w:val="00712065"/>
    <w:rsid w:val="00720356"/>
    <w:rsid w:val="007427EE"/>
    <w:rsid w:val="00751213"/>
    <w:rsid w:val="007575BC"/>
    <w:rsid w:val="00781226"/>
    <w:rsid w:val="007819F3"/>
    <w:rsid w:val="00782146"/>
    <w:rsid w:val="007B2209"/>
    <w:rsid w:val="007B4065"/>
    <w:rsid w:val="007B46ED"/>
    <w:rsid w:val="007D0992"/>
    <w:rsid w:val="007F355D"/>
    <w:rsid w:val="007F4789"/>
    <w:rsid w:val="0080566B"/>
    <w:rsid w:val="008238BE"/>
    <w:rsid w:val="00832B30"/>
    <w:rsid w:val="00842005"/>
    <w:rsid w:val="00846A89"/>
    <w:rsid w:val="00861C80"/>
    <w:rsid w:val="00886F5D"/>
    <w:rsid w:val="00890403"/>
    <w:rsid w:val="00895707"/>
    <w:rsid w:val="008C740B"/>
    <w:rsid w:val="008F2014"/>
    <w:rsid w:val="009106D2"/>
    <w:rsid w:val="00911C0B"/>
    <w:rsid w:val="0092198E"/>
    <w:rsid w:val="00924136"/>
    <w:rsid w:val="009417B1"/>
    <w:rsid w:val="0096419A"/>
    <w:rsid w:val="009663C5"/>
    <w:rsid w:val="009B0E4A"/>
    <w:rsid w:val="009C5843"/>
    <w:rsid w:val="009E133B"/>
    <w:rsid w:val="009E3724"/>
    <w:rsid w:val="009E50F6"/>
    <w:rsid w:val="009F38F0"/>
    <w:rsid w:val="009F6500"/>
    <w:rsid w:val="00A05464"/>
    <w:rsid w:val="00A153D6"/>
    <w:rsid w:val="00A26E37"/>
    <w:rsid w:val="00A3226F"/>
    <w:rsid w:val="00A52351"/>
    <w:rsid w:val="00A67A47"/>
    <w:rsid w:val="00A913A8"/>
    <w:rsid w:val="00A96758"/>
    <w:rsid w:val="00AF4737"/>
    <w:rsid w:val="00B014BD"/>
    <w:rsid w:val="00B046DF"/>
    <w:rsid w:val="00B24EA7"/>
    <w:rsid w:val="00B4055D"/>
    <w:rsid w:val="00B41E2B"/>
    <w:rsid w:val="00B7556E"/>
    <w:rsid w:val="00B929A0"/>
    <w:rsid w:val="00B954B8"/>
    <w:rsid w:val="00BA5F5F"/>
    <w:rsid w:val="00BA7EF9"/>
    <w:rsid w:val="00C052F7"/>
    <w:rsid w:val="00C21330"/>
    <w:rsid w:val="00C247D6"/>
    <w:rsid w:val="00C46E10"/>
    <w:rsid w:val="00C63D17"/>
    <w:rsid w:val="00C73359"/>
    <w:rsid w:val="00C8243B"/>
    <w:rsid w:val="00C832EA"/>
    <w:rsid w:val="00C86012"/>
    <w:rsid w:val="00C95955"/>
    <w:rsid w:val="00CE420C"/>
    <w:rsid w:val="00D173D4"/>
    <w:rsid w:val="00D242EE"/>
    <w:rsid w:val="00D43343"/>
    <w:rsid w:val="00D60FB3"/>
    <w:rsid w:val="00D73275"/>
    <w:rsid w:val="00DA4108"/>
    <w:rsid w:val="00DD2525"/>
    <w:rsid w:val="00E03558"/>
    <w:rsid w:val="00E7049C"/>
    <w:rsid w:val="00E82897"/>
    <w:rsid w:val="00EA6C9C"/>
    <w:rsid w:val="00ED67B3"/>
    <w:rsid w:val="00EE1A1A"/>
    <w:rsid w:val="00EE4297"/>
    <w:rsid w:val="00F26513"/>
    <w:rsid w:val="00F34AC0"/>
    <w:rsid w:val="00F556DF"/>
    <w:rsid w:val="00F74CF9"/>
    <w:rsid w:val="00F9128F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84;i&#1089;&#1090;&#1086;_&#1079;_&#1087;i&#1076;&#1088;&#1086;&#1079;&#1076;i&#1083;&#1072;&#1084;&#1080;_25112024\tmp\F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F19</Template>
  <TotalTime>8</TotalTime>
  <Pages>4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creator>Tamara</dc:creator>
  <cp:lastModifiedBy>Tamara</cp:lastModifiedBy>
  <cp:revision>8</cp:revision>
  <cp:lastPrinted>2024-12-25T08:40:00Z</cp:lastPrinted>
  <dcterms:created xsi:type="dcterms:W3CDTF">2024-12-23T07:46:00Z</dcterms:created>
  <dcterms:modified xsi:type="dcterms:W3CDTF">2025-01-27T10:43:00Z</dcterms:modified>
</cp:coreProperties>
</file>